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einer Radstation am Hildeheimer Hbf - Dachklempnerarbeiten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Dachklempnerarbeiten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